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智信电气有限公司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智信电气有限公司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主要从事变压器、整流器、高低压成套设备及相关电气产品的制造与销售。该公司持有高新技术企业、科技型中小企业和专精特新中小企业资质，2024年主体信用等级为AAA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电气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辛总</w:t>
      </w:r>
    </w:p>
    <w:p w14:paraId="7E49ADF7">
      <w:pPr>
        <w:rPr>
          <w:rFonts w:hint="eastAsia" w:ascii="华文中宋" w:hAnsi="华文中宋" w:eastAsia="华文中宋"/>
          <w:b/>
          <w:sz w:val="32"/>
          <w:szCs w:val="32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19137596520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 xml:space="preserve">   </w:t>
      </w:r>
    </w:p>
    <w:p w14:paraId="54FF3D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"mailto:652331993@qq.com"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652331993@qq.com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9DE647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钣金车间激光割、折弯工、箱变外壳组装人员、成套车间装配工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学徒工</w:t>
      </w:r>
      <w:r>
        <w:rPr>
          <w:rFonts w:hint="eastAsia" w:ascii="仿宋_GB2312" w:hAnsi="仿宋_GB2312" w:eastAsia="仿宋_GB2312" w:cs="仿宋_GB2312"/>
          <w:sz w:val="32"/>
          <w:szCs w:val="32"/>
        </w:rPr>
        <w:t>数名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1641205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要求：年龄20-45岁，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有上进心，工作认真负责。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具体面议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转正后管住，缴纳社保，</w:t>
      </w:r>
    </w:p>
    <w:p w14:paraId="75CE385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郏县行政路东段三元科技园南区1号院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04C43DE"/>
    <w:rsid w:val="320F470F"/>
    <w:rsid w:val="338C0DA0"/>
    <w:rsid w:val="419B0120"/>
    <w:rsid w:val="434D53A5"/>
    <w:rsid w:val="44A51DD0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1218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263</Words>
  <Characters>297</Characters>
  <Lines>0</Lines>
  <Paragraphs>0</Paragraphs>
  <TotalTime>5</TotalTime>
  <ScaleCrop>false</ScaleCrop>
  <LinksUpToDate>false</LinksUpToDate>
  <CharactersWithSpaces>373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2026-01-22T08:18:41Z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D73E246859B74A83A6FD0997777BCC6A_13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